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Bexhill and Battle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Bexhill and Battle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Bexhill and Battle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Bexhill and Battle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Bexhill and Battle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5.7%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Bexhill and Battle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1.7%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Bexhill and Battle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Bexhill and Battle is estimated to be </w:t>
      </w:r>
      <w:r w:rsidRPr="00773DF7">
        <w:rPr>
          <w:rFonts w:ascii="Libre Franklin Light" w:eastAsia="Times New Roman" w:hAnsi="Libre Franklin Light" w:cs="Calibri Light"/>
          <w:b/>
          <w:bCs/>
          <w:color w:val="C45911" w:themeColor="accent2" w:themeShade="BF"/>
        </w:rPr>
        <w:t xml:space="preserve">£968,125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Bexhill and Battle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Bexhill and Battle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5.7%</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Bexhill and Battle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Bexhill and Battle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1.7%</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xhill and Battl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Bexhill and Battle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xhill and Battl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Bexhill and Battle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Bexhill and Battle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xhill and Battl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Bexhill and Battle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Bexhill and Battle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Bexhill and Battle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35.3%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Bexhill and Battle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Bexhill and Battle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Bexhill and Battle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£968,125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Bexhill and Battle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£15,769</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£326,115</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£23,362</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£6,570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£12,046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£584,263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£968,125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Bexhill and Battle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Bexhill and Battle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Bexhill and Battle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Bexhill and Battle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4.4%</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Bexhill and Battle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1.2%</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Bexhill and Battle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Bexhill and Battle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Bexhill and Battle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Bexhill and Battle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4.4%</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Bexhill and Battle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Bexhill and Battle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Bexhill and Battle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9050279-9241-42D2-B1D3-081F4238BA0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